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EFCFF" w14:textId="77777777" w:rsidR="00DD5B8A" w:rsidRDefault="008550C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KYNWOLDMARSH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14:paraId="5CBC8638" w14:textId="77777777" w:rsidR="008550CA" w:rsidRDefault="008550C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760C67" w14:textId="77777777" w:rsidR="008550CA" w:rsidRDefault="008550C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C6B824" w14:textId="77777777" w:rsidR="008550CA" w:rsidRDefault="008550C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Canon and Prebendary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Warham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Herefordshire.</w:t>
      </w:r>
    </w:p>
    <w:p w14:paraId="6093060E" w14:textId="45D1AE56" w:rsidR="008550CA" w:rsidRDefault="008550C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(Lacy Register p.116)</w:t>
      </w:r>
    </w:p>
    <w:p w14:paraId="34AF33E6" w14:textId="77777777" w:rsidR="00715D89" w:rsidRDefault="00715D89" w:rsidP="00715D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Nov.1419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collated Prebendary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Warham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819E692" w14:textId="4066D59F" w:rsidR="00715D89" w:rsidRDefault="00715D89" w:rsidP="00715D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(“Fasti Ecclesiae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Anglicanae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1300-1541”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Hereford diocese p.49)</w:t>
      </w:r>
    </w:p>
    <w:p w14:paraId="035C4425" w14:textId="77777777" w:rsidR="00F30ADE" w:rsidRDefault="00F30AD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AEF8FD" w14:textId="77777777" w:rsidR="00F30ADE" w:rsidRDefault="00F30AD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92C892" w14:textId="0E75C613" w:rsidR="00F30ADE" w:rsidRDefault="00F30AD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December 2015</w:t>
      </w:r>
    </w:p>
    <w:p w14:paraId="573C7B80" w14:textId="17E3DCFD" w:rsidR="00715D89" w:rsidRPr="008550CA" w:rsidRDefault="00715D89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19 November 2020</w:t>
      </w:r>
    </w:p>
    <w:sectPr w:rsidR="00715D89" w:rsidRPr="008550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F7DB5" w14:textId="77777777" w:rsidR="008550CA" w:rsidRDefault="008550CA" w:rsidP="00564E3C">
      <w:pPr>
        <w:spacing w:after="0" w:line="240" w:lineRule="auto"/>
      </w:pPr>
      <w:r>
        <w:separator/>
      </w:r>
    </w:p>
  </w:endnote>
  <w:endnote w:type="continuationSeparator" w:id="0">
    <w:p w14:paraId="3C1F87D8" w14:textId="77777777" w:rsidR="008550CA" w:rsidRDefault="008550C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7BE67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DBDEC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15D89">
      <w:rPr>
        <w:rFonts w:ascii="Times New Roman" w:hAnsi="Times New Roman" w:cs="Times New Roman"/>
        <w:noProof/>
        <w:sz w:val="24"/>
        <w:szCs w:val="24"/>
      </w:rPr>
      <w:t>19 November 2020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441BC034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93C2C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54788" w14:textId="77777777" w:rsidR="008550CA" w:rsidRDefault="008550CA" w:rsidP="00564E3C">
      <w:pPr>
        <w:spacing w:after="0" w:line="240" w:lineRule="auto"/>
      </w:pPr>
      <w:r>
        <w:separator/>
      </w:r>
    </w:p>
  </w:footnote>
  <w:footnote w:type="continuationSeparator" w:id="0">
    <w:p w14:paraId="1BA95272" w14:textId="77777777" w:rsidR="008550CA" w:rsidRDefault="008550C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C127B8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684E1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EB687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CA"/>
    <w:rsid w:val="00372DC6"/>
    <w:rsid w:val="00564E3C"/>
    <w:rsid w:val="0064591D"/>
    <w:rsid w:val="00715D89"/>
    <w:rsid w:val="008550CA"/>
    <w:rsid w:val="00DD5B8A"/>
    <w:rsid w:val="00EB41B8"/>
    <w:rsid w:val="00F14DE1"/>
    <w:rsid w:val="00F3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C831E"/>
  <w15:chartTrackingRefBased/>
  <w15:docId w15:val="{327D4A56-0678-4F86-A500-4A4A0B6EF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13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2015-12-12T21:35:00Z</dcterms:created>
  <dcterms:modified xsi:type="dcterms:W3CDTF">2020-11-19T11:11:00Z</dcterms:modified>
</cp:coreProperties>
</file>